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235D2" w14:textId="57AF2F12" w:rsidR="00E61C08" w:rsidRDefault="00E61C08" w:rsidP="00E61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Robert KYRKEBY</w:t>
      </w:r>
      <w:r>
        <w:rPr>
          <w:rFonts w:cs="Times New Roman"/>
          <w:szCs w:val="24"/>
        </w:rPr>
        <w:t xml:space="preserve">        (fl.1400)</w:t>
      </w:r>
    </w:p>
    <w:p w14:paraId="7BB77E12" w14:textId="77777777" w:rsidR="00E61C08" w:rsidRPr="002D6BF3" w:rsidRDefault="00E61C08" w:rsidP="00E61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Canon of Kirkham.</w:t>
      </w:r>
    </w:p>
    <w:p w14:paraId="496C6F00" w14:textId="77777777" w:rsidR="00E61C08" w:rsidRDefault="00E61C08" w:rsidP="00E61C08">
      <w:pPr>
        <w:pStyle w:val="NoSpacing"/>
        <w:rPr>
          <w:rFonts w:cs="Times New Roman"/>
          <w:szCs w:val="24"/>
        </w:rPr>
      </w:pPr>
    </w:p>
    <w:p w14:paraId="5FEB3395" w14:textId="77777777" w:rsidR="00E61C08" w:rsidRDefault="00E61C08" w:rsidP="00E61C08">
      <w:pPr>
        <w:pStyle w:val="NoSpacing"/>
        <w:rPr>
          <w:rFonts w:cs="Times New Roman"/>
          <w:szCs w:val="24"/>
        </w:rPr>
      </w:pPr>
    </w:p>
    <w:p w14:paraId="5D26BA23" w14:textId="77777777" w:rsidR="00E61C08" w:rsidRDefault="00E61C08" w:rsidP="00E61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31BFB6D8" w14:textId="77777777" w:rsidR="00E61C08" w:rsidRDefault="00E61C08" w:rsidP="00E61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22D6460D" w14:textId="77777777" w:rsidR="00E61C08" w:rsidRDefault="00E61C08" w:rsidP="00E61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gramStart"/>
      <w:r>
        <w:rPr>
          <w:rFonts w:cs="Times New Roman"/>
          <w:szCs w:val="24"/>
        </w:rPr>
        <w:t>ed.David</w:t>
      </w:r>
      <w:proofErr w:type="gramEnd"/>
      <w:r>
        <w:rPr>
          <w:rFonts w:cs="Times New Roman"/>
          <w:szCs w:val="24"/>
        </w:rPr>
        <w:t xml:space="preserve"> M.Smith, pub.2020 p.2)</w:t>
      </w:r>
    </w:p>
    <w:p w14:paraId="114A2270" w14:textId="77777777" w:rsidR="00E61C08" w:rsidRDefault="00E61C08" w:rsidP="00E61C08">
      <w:pPr>
        <w:pStyle w:val="NoSpacing"/>
        <w:rPr>
          <w:rFonts w:cs="Times New Roman"/>
          <w:szCs w:val="24"/>
        </w:rPr>
      </w:pPr>
    </w:p>
    <w:p w14:paraId="6417E1A0" w14:textId="77777777" w:rsidR="00E61C08" w:rsidRDefault="00E61C08" w:rsidP="00E61C08">
      <w:pPr>
        <w:pStyle w:val="NoSpacing"/>
        <w:rPr>
          <w:rFonts w:cs="Times New Roman"/>
          <w:szCs w:val="24"/>
        </w:rPr>
      </w:pPr>
    </w:p>
    <w:p w14:paraId="0337A726" w14:textId="77777777" w:rsidR="00E61C08" w:rsidRDefault="00E61C08" w:rsidP="00E61C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2024</w:t>
      </w:r>
    </w:p>
    <w:p w14:paraId="1C8F5F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3EB3A" w14:textId="77777777" w:rsidR="00E61C08" w:rsidRDefault="00E61C08" w:rsidP="009139A6">
      <w:r>
        <w:separator/>
      </w:r>
    </w:p>
  </w:endnote>
  <w:endnote w:type="continuationSeparator" w:id="0">
    <w:p w14:paraId="647B972C" w14:textId="77777777" w:rsidR="00E61C08" w:rsidRDefault="00E61C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46C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92A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94E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0C761" w14:textId="77777777" w:rsidR="00E61C08" w:rsidRDefault="00E61C08" w:rsidP="009139A6">
      <w:r>
        <w:separator/>
      </w:r>
    </w:p>
  </w:footnote>
  <w:footnote w:type="continuationSeparator" w:id="0">
    <w:p w14:paraId="2560D413" w14:textId="77777777" w:rsidR="00E61C08" w:rsidRDefault="00E61C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8E2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152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C85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C08"/>
    <w:rsid w:val="000666E0"/>
    <w:rsid w:val="001A38AC"/>
    <w:rsid w:val="002510B7"/>
    <w:rsid w:val="00270799"/>
    <w:rsid w:val="005C130B"/>
    <w:rsid w:val="00826F5C"/>
    <w:rsid w:val="008C0C7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C0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66CB6"/>
  <w15:chartTrackingRefBased/>
  <w15:docId w15:val="{90C48D27-7D4A-4ED7-A795-13E7E590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2024-12-20T19:11:00Z</dcterms:created>
  <dcterms:modified xsi:type="dcterms:W3CDTF">2024-12-20T19:12:00Z</dcterms:modified>
</cp:coreProperties>
</file>